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Shropshire</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Shropshire</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Shropshire</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Local Authority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Local Authority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Shropshire</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Local Authority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Shropshire</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5.6%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Shropshire are estimated to have a score of 1-2 on the PGSI (low-risk gambling), whilst </w:t>
      </w:r>
      <w:r w:rsidRPr="00773DF7">
        <w:rPr>
          <w:rFonts w:ascii="Libre Franklin Light" w:hAnsi="Libre Franklin Light" w:cs="Calibri Light"/>
          <w:b/>
          <w:bCs/>
          <w:color w:val="C45911" w:themeColor="accent2" w:themeShade="BF"/>
        </w:rPr>
        <w:t xml:space="preserve">3.1%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1.6%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46.7% </w:t>
      </w:r>
      <w:r w:rsidRPr="004747BF">
        <w:rPr>
          <w:rFonts w:ascii="Libre Franklin Light" w:eastAsia="Times New Roman" w:hAnsi="Libre Franklin Light" w:cs="Calibri Light"/>
        </w:rPr>
        <w:t xml:space="preserve">of those respondents classified as PGSI 8+ in Shropshire</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Shropshire is estimated to be </w:t>
      </w:r>
      <w:r w:rsidRPr="00773DF7">
        <w:rPr>
          <w:rFonts w:ascii="Libre Franklin Light" w:eastAsia="Times New Roman" w:hAnsi="Libre Franklin Light" w:cs="Calibri Light"/>
          <w:b/>
          <w:bCs/>
          <w:color w:val="C45911" w:themeColor="accent2" w:themeShade="BF"/>
        </w:rPr>
        <w:t xml:space="preserve">£1,464,506</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Local Authority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Shropshire</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10.3%</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Shropshire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5.6%</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Shropshire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3.1%</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Shropshire</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1.6%</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Shropshire.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Shropshire</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Shropshire.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Shropshire</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3.4%</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Local Authority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21.9%</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Shropshire</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46.7%</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Shropshire.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Shropshire</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3.4%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22.6%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Shropshire</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Shropshire</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37.5%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Shropshire</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Shropshire</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Local Authority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Shropshire</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£1,464,506</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Shropshire</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£23,854</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£493,323</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£35,340</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£9,939</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£18,222</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£883,828</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£1,464,506</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Shropshire</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Shropshire</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16.3%</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Shropshire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15.2%</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Shropshire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3.3%</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Shropshire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1.4%</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Shropshire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50.6%</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Shropshire</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16.3%</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Shropshire</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15.2%</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Shropshire</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3.3%</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Shropshire</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1.4%</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Shropshire</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50.6%</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Shropshire</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4B7B0F0A-14DE-4A69-8265-883E4FE17BAD}"/>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